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13909" w14:textId="0301646A" w:rsidR="006B2F86" w:rsidRDefault="00404581" w:rsidP="00E71FC3">
      <w:pPr>
        <w:pStyle w:val="NoSpacing"/>
      </w:pPr>
      <w:r>
        <w:rPr>
          <w:u w:val="single"/>
        </w:rPr>
        <w:t>John WARDE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6775DB72" w14:textId="7FE0B78B" w:rsidR="00404581" w:rsidRDefault="00404581" w:rsidP="00E71FC3">
      <w:pPr>
        <w:pStyle w:val="NoSpacing"/>
      </w:pPr>
      <w:r>
        <w:t>King’s servant.</w:t>
      </w:r>
    </w:p>
    <w:p w14:paraId="6AEE5CE2" w14:textId="556E4103" w:rsidR="00404581" w:rsidRDefault="00404581" w:rsidP="00E71FC3">
      <w:pPr>
        <w:pStyle w:val="NoSpacing"/>
      </w:pPr>
    </w:p>
    <w:p w14:paraId="01C0F420" w14:textId="62620F8B" w:rsidR="00404581" w:rsidRDefault="00404581" w:rsidP="00E71FC3">
      <w:pPr>
        <w:pStyle w:val="NoSpacing"/>
      </w:pPr>
    </w:p>
    <w:p w14:paraId="66FB2FDF" w14:textId="3E88F8AA" w:rsidR="00404581" w:rsidRDefault="00404581" w:rsidP="00E71FC3">
      <w:pPr>
        <w:pStyle w:val="NoSpacing"/>
      </w:pPr>
      <w:r>
        <w:t xml:space="preserve">Brother of Sir Christopher </w:t>
      </w:r>
      <w:proofErr w:type="spellStart"/>
      <w:r>
        <w:t>Warde</w:t>
      </w:r>
      <w:proofErr w:type="spellEnd"/>
      <w:r>
        <w:t xml:space="preserve">(q.v.).   (Harl.433 </w:t>
      </w:r>
      <w:proofErr w:type="spellStart"/>
      <w:proofErr w:type="gramStart"/>
      <w:r>
        <w:t>vol.I</w:t>
      </w:r>
      <w:proofErr w:type="spellEnd"/>
      <w:proofErr w:type="gramEnd"/>
      <w:r>
        <w:t xml:space="preserve"> p.174)</w:t>
      </w:r>
    </w:p>
    <w:p w14:paraId="27B85E43" w14:textId="6704F546" w:rsidR="00404581" w:rsidRDefault="00404581" w:rsidP="00E71FC3">
      <w:pPr>
        <w:pStyle w:val="NoSpacing"/>
      </w:pPr>
    </w:p>
    <w:p w14:paraId="44425C77" w14:textId="40E2197F" w:rsidR="00404581" w:rsidRDefault="00404581" w:rsidP="00E71FC3">
      <w:pPr>
        <w:pStyle w:val="NoSpacing"/>
      </w:pPr>
    </w:p>
    <w:p w14:paraId="3CF8F5ED" w14:textId="7C5C4596" w:rsidR="00404581" w:rsidRDefault="00404581" w:rsidP="00E71FC3">
      <w:pPr>
        <w:pStyle w:val="NoSpacing"/>
      </w:pPr>
      <w:r>
        <w:t xml:space="preserve">Groom of the </w:t>
      </w:r>
      <w:proofErr w:type="spellStart"/>
      <w:r>
        <w:t>Ewery</w:t>
      </w:r>
      <w:proofErr w:type="spellEnd"/>
      <w:r>
        <w:t xml:space="preserve"> to Richard III.   (</w:t>
      </w:r>
      <w:proofErr w:type="spellStart"/>
      <w:r>
        <w:t>Horrox</w:t>
      </w:r>
      <w:proofErr w:type="spellEnd"/>
      <w:r>
        <w:t xml:space="preserve"> p.121)</w:t>
      </w:r>
    </w:p>
    <w:p w14:paraId="7AE68BB1" w14:textId="7989FD68" w:rsidR="00404581" w:rsidRDefault="00404581" w:rsidP="00E71FC3">
      <w:pPr>
        <w:pStyle w:val="NoSpacing"/>
      </w:pPr>
    </w:p>
    <w:p w14:paraId="3DCB8594" w14:textId="43D04FEA" w:rsidR="00404581" w:rsidRDefault="00404581" w:rsidP="00E71FC3">
      <w:pPr>
        <w:pStyle w:val="NoSpacing"/>
      </w:pPr>
    </w:p>
    <w:p w14:paraId="299692FC" w14:textId="191ABE44" w:rsidR="00404581" w:rsidRDefault="00404581" w:rsidP="00E71FC3">
      <w:pPr>
        <w:pStyle w:val="NoSpacing"/>
      </w:pPr>
      <w:r>
        <w:t xml:space="preserve">     Mar.1484</w:t>
      </w:r>
      <w:r>
        <w:tab/>
        <w:t xml:space="preserve">He was granted an annuity of £40 a year for life.  (Harl.433 </w:t>
      </w:r>
      <w:proofErr w:type="spellStart"/>
      <w:proofErr w:type="gramStart"/>
      <w:r>
        <w:t>vol.I</w:t>
      </w:r>
      <w:proofErr w:type="spellEnd"/>
      <w:proofErr w:type="gramEnd"/>
      <w:r>
        <w:t xml:space="preserve"> p.174)</w:t>
      </w:r>
    </w:p>
    <w:p w14:paraId="3201FCB0" w14:textId="1147B871" w:rsidR="00404581" w:rsidRDefault="00404581" w:rsidP="00E71FC3">
      <w:pPr>
        <w:pStyle w:val="NoSpacing"/>
      </w:pPr>
    </w:p>
    <w:p w14:paraId="077B8BFD" w14:textId="29B62095" w:rsidR="00404581" w:rsidRDefault="00404581" w:rsidP="00E71FC3">
      <w:pPr>
        <w:pStyle w:val="NoSpacing"/>
      </w:pPr>
    </w:p>
    <w:p w14:paraId="4B0CCC65" w14:textId="59AC73A7" w:rsidR="00404581" w:rsidRDefault="00404581" w:rsidP="00E71FC3">
      <w:pPr>
        <w:pStyle w:val="NoSpacing"/>
      </w:pPr>
      <w:r>
        <w:t xml:space="preserve">see </w:t>
      </w:r>
      <w:proofErr w:type="spellStart"/>
      <w:r>
        <w:t>Harl</w:t>
      </w:r>
      <w:proofErr w:type="spellEnd"/>
      <w:r>
        <w:t>. 433 vol.1 pp.128, 202.</w:t>
      </w:r>
    </w:p>
    <w:p w14:paraId="47DDC0E8" w14:textId="213E6C0F" w:rsidR="00404581" w:rsidRDefault="00404581" w:rsidP="00E71FC3">
      <w:pPr>
        <w:pStyle w:val="NoSpacing"/>
      </w:pPr>
    </w:p>
    <w:p w14:paraId="72C444E0" w14:textId="6E9345E0" w:rsidR="00404581" w:rsidRDefault="00404581" w:rsidP="00E71FC3">
      <w:pPr>
        <w:pStyle w:val="NoSpacing"/>
      </w:pPr>
    </w:p>
    <w:p w14:paraId="22EC8FFF" w14:textId="685CF995" w:rsidR="00404581" w:rsidRDefault="00404581" w:rsidP="00E71FC3">
      <w:pPr>
        <w:pStyle w:val="NoSpacing"/>
      </w:pPr>
    </w:p>
    <w:p w14:paraId="51DFC210" w14:textId="278C159B" w:rsidR="00404581" w:rsidRPr="00404581" w:rsidRDefault="00404581" w:rsidP="00E71FC3">
      <w:pPr>
        <w:pStyle w:val="NoSpacing"/>
      </w:pPr>
      <w:r>
        <w:t>11 November 2018</w:t>
      </w:r>
      <w:bookmarkStart w:id="0" w:name="_GoBack"/>
      <w:bookmarkEnd w:id="0"/>
    </w:p>
    <w:sectPr w:rsidR="00404581" w:rsidRPr="004045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11475" w14:textId="77777777" w:rsidR="00404581" w:rsidRDefault="00404581" w:rsidP="00E71FC3">
      <w:pPr>
        <w:spacing w:after="0" w:line="240" w:lineRule="auto"/>
      </w:pPr>
      <w:r>
        <w:separator/>
      </w:r>
    </w:p>
  </w:endnote>
  <w:endnote w:type="continuationSeparator" w:id="0">
    <w:p w14:paraId="53D39352" w14:textId="77777777" w:rsidR="00404581" w:rsidRDefault="004045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40101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5CF14" w14:textId="77777777" w:rsidR="00404581" w:rsidRDefault="00404581" w:rsidP="00E71FC3">
      <w:pPr>
        <w:spacing w:after="0" w:line="240" w:lineRule="auto"/>
      </w:pPr>
      <w:r>
        <w:separator/>
      </w:r>
    </w:p>
  </w:footnote>
  <w:footnote w:type="continuationSeparator" w:id="0">
    <w:p w14:paraId="73AA4F60" w14:textId="77777777" w:rsidR="00404581" w:rsidRDefault="004045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4581"/>
    <w:rsid w:val="001A7C09"/>
    <w:rsid w:val="0040458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2C33A"/>
  <w15:chartTrackingRefBased/>
  <w15:docId w15:val="{5C43A867-8003-4905-BA51-35590233B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2018-11-11T14:44:00Z</dcterms:created>
  <dcterms:modified xsi:type="dcterms:W3CDTF">2018-11-11T14:48:00Z</dcterms:modified>
</cp:coreProperties>
</file>